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09E6" w14:textId="77777777" w:rsidR="002A1EAF" w:rsidRDefault="002A1EAF" w:rsidP="002A1EAF">
      <w:pPr>
        <w:pStyle w:val="NoSpacing"/>
      </w:pPr>
      <w:r>
        <w:rPr>
          <w:u w:val="single"/>
        </w:rPr>
        <w:t>Thomas GILL</w:t>
      </w:r>
      <w:r>
        <w:t xml:space="preserve">         (fl.1498)</w:t>
      </w:r>
    </w:p>
    <w:p w14:paraId="55F96278" w14:textId="77777777" w:rsidR="002A1EAF" w:rsidRDefault="002A1EAF" w:rsidP="002A1EAF">
      <w:pPr>
        <w:pStyle w:val="NoSpacing"/>
      </w:pPr>
      <w:r>
        <w:t xml:space="preserve">of </w:t>
      </w:r>
      <w:proofErr w:type="spellStart"/>
      <w:r>
        <w:t>Hampsthwaite</w:t>
      </w:r>
      <w:proofErr w:type="spellEnd"/>
      <w:r>
        <w:t>.</w:t>
      </w:r>
    </w:p>
    <w:p w14:paraId="5B436BFC" w14:textId="77777777" w:rsidR="002A1EAF" w:rsidRDefault="002A1EAF" w:rsidP="002A1EAF">
      <w:pPr>
        <w:pStyle w:val="NoSpacing"/>
      </w:pPr>
    </w:p>
    <w:p w14:paraId="44928CF2" w14:textId="77777777" w:rsidR="002A1EAF" w:rsidRDefault="002A1EAF" w:rsidP="002A1EAF">
      <w:pPr>
        <w:pStyle w:val="NoSpacing"/>
      </w:pPr>
    </w:p>
    <w:p w14:paraId="4535F70E" w14:textId="77777777" w:rsidR="002A1EAF" w:rsidRDefault="002A1EAF" w:rsidP="002A1EAF">
      <w:pPr>
        <w:pStyle w:val="NoSpacing"/>
      </w:pPr>
      <w:r>
        <w:tab/>
        <w:t>1498</w:t>
      </w:r>
      <w:r>
        <w:tab/>
        <w:t>He and Roger Luge of Harrogate(q.v.) made a plaint of debt against</w:t>
      </w:r>
    </w:p>
    <w:p w14:paraId="4253B771" w14:textId="77777777" w:rsidR="002A1EAF" w:rsidRDefault="002A1EAF" w:rsidP="002A1EAF">
      <w:pPr>
        <w:pStyle w:val="NoSpacing"/>
      </w:pPr>
      <w:r>
        <w:tab/>
      </w:r>
      <w:r>
        <w:tab/>
        <w:t xml:space="preserve">John Beke of </w:t>
      </w:r>
      <w:proofErr w:type="spellStart"/>
      <w:r>
        <w:t>Hampsthwaite</w:t>
      </w:r>
      <w:proofErr w:type="spellEnd"/>
      <w:r>
        <w:t>(q.v.), Richard Beke of Knaresborough(q.v.)</w:t>
      </w:r>
    </w:p>
    <w:p w14:paraId="20B13E59" w14:textId="77777777" w:rsidR="002A1EAF" w:rsidRDefault="002A1EAF" w:rsidP="002A1EAF">
      <w:pPr>
        <w:pStyle w:val="NoSpacing"/>
      </w:pPr>
      <w:r>
        <w:tab/>
      </w:r>
      <w:r>
        <w:tab/>
        <w:t xml:space="preserve">and Thomas Beke of </w:t>
      </w:r>
      <w:proofErr w:type="spellStart"/>
      <w:r>
        <w:t>Hampsthwaite</w:t>
      </w:r>
      <w:proofErr w:type="spellEnd"/>
      <w:r>
        <w:t>(q.v.).</w:t>
      </w:r>
    </w:p>
    <w:p w14:paraId="4AB19D12" w14:textId="77777777" w:rsidR="002A1EAF" w:rsidRDefault="002A1EAF" w:rsidP="002A1EAF">
      <w:pPr>
        <w:pStyle w:val="NoSpacing"/>
      </w:pPr>
      <w:r>
        <w:tab/>
      </w:r>
      <w:r>
        <w:tab/>
        <w:t xml:space="preserve">( </w:t>
      </w:r>
      <w:hyperlink r:id="rId6" w:history="1">
        <w:r w:rsidRPr="00D235CF">
          <w:rPr>
            <w:rStyle w:val="Hyperlink"/>
          </w:rPr>
          <w:t>https://waalt.uh.edu/index.php/CP40no943Index</w:t>
        </w:r>
      </w:hyperlink>
      <w:r>
        <w:t xml:space="preserve"> )</w:t>
      </w:r>
    </w:p>
    <w:p w14:paraId="1AE392FC" w14:textId="77777777" w:rsidR="002A1EAF" w:rsidRDefault="002A1EAF" w:rsidP="002A1EAF">
      <w:pPr>
        <w:pStyle w:val="NoSpacing"/>
      </w:pPr>
    </w:p>
    <w:p w14:paraId="278A800D" w14:textId="77777777" w:rsidR="002A1EAF" w:rsidRDefault="002A1EAF" w:rsidP="002A1EAF">
      <w:pPr>
        <w:pStyle w:val="NoSpacing"/>
      </w:pPr>
    </w:p>
    <w:p w14:paraId="075F3689" w14:textId="77777777" w:rsidR="002A1EAF" w:rsidRDefault="002A1EAF" w:rsidP="002A1EAF">
      <w:pPr>
        <w:pStyle w:val="NoSpacing"/>
      </w:pPr>
      <w:r>
        <w:t>6 July 2025</w:t>
      </w:r>
    </w:p>
    <w:p w14:paraId="6F8CF4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1ECB" w14:textId="77777777" w:rsidR="002A1EAF" w:rsidRDefault="002A1EAF" w:rsidP="009139A6">
      <w:r>
        <w:separator/>
      </w:r>
    </w:p>
  </w:endnote>
  <w:endnote w:type="continuationSeparator" w:id="0">
    <w:p w14:paraId="3E04CA43" w14:textId="77777777" w:rsidR="002A1EAF" w:rsidRDefault="002A1E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4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93B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9E8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6E1B2" w14:textId="77777777" w:rsidR="002A1EAF" w:rsidRDefault="002A1EAF" w:rsidP="009139A6">
      <w:r>
        <w:separator/>
      </w:r>
    </w:p>
  </w:footnote>
  <w:footnote w:type="continuationSeparator" w:id="0">
    <w:p w14:paraId="0B6435FB" w14:textId="77777777" w:rsidR="002A1EAF" w:rsidRDefault="002A1E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AF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9B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1A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EAF"/>
    <w:rsid w:val="000666E0"/>
    <w:rsid w:val="000905E1"/>
    <w:rsid w:val="000A2E7A"/>
    <w:rsid w:val="001307AC"/>
    <w:rsid w:val="00190DFA"/>
    <w:rsid w:val="002510B7"/>
    <w:rsid w:val="00270799"/>
    <w:rsid w:val="002737D5"/>
    <w:rsid w:val="002A1EAF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13386"/>
  <w15:chartTrackingRefBased/>
  <w15:docId w15:val="{84D7CF3A-1022-4EB2-B158-A6F940A7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1E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2025-07-06T18:27:00Z</dcterms:created>
  <dcterms:modified xsi:type="dcterms:W3CDTF">2025-07-06T18:28:00Z</dcterms:modified>
</cp:coreProperties>
</file>